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59AF182" w:rsidR="00B97703" w:rsidRPr="001C5CF7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</w:t>
      </w:r>
      <w:r w:rsidR="00EA49CF" w:rsidRPr="00BC2464">
        <w:rPr>
          <w:rFonts w:eastAsia="Arial" w:cs="Arial"/>
          <w:sz w:val="24"/>
        </w:rPr>
        <w:t>SA Meeting #</w:t>
      </w:r>
      <w:r>
        <w:rPr>
          <w:rFonts w:eastAsia="Arial" w:cs="Arial"/>
          <w:sz w:val="24"/>
        </w:rPr>
        <w:t>95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57200C">
        <w:rPr>
          <w:rFonts w:cs="Arial"/>
          <w:noProof w:val="0"/>
          <w:sz w:val="22"/>
          <w:szCs w:val="22"/>
        </w:rPr>
        <w:t>SP-22xxxx</w:t>
      </w:r>
    </w:p>
    <w:p w14:paraId="56F11FA6" w14:textId="4FA51FB1" w:rsidR="00EA49CF" w:rsidRPr="00BC2464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E</w:t>
      </w:r>
      <w:r w:rsidRPr="00857F1B">
        <w:rPr>
          <w:rFonts w:ascii="Arial" w:eastAsia="Arial" w:hAnsi="Arial" w:cs="Arial"/>
          <w:b/>
          <w:sz w:val="24"/>
        </w:rPr>
        <w:t>-meeting</w:t>
      </w:r>
      <w:r>
        <w:rPr>
          <w:rFonts w:ascii="Arial" w:eastAsia="Arial" w:hAnsi="Arial" w:cs="Arial"/>
          <w:b/>
          <w:sz w:val="24"/>
        </w:rPr>
        <w:t>,</w:t>
      </w:r>
      <w:r w:rsidRPr="00857F1B">
        <w:rPr>
          <w:rFonts w:ascii="Arial" w:eastAsia="Arial" w:hAnsi="Arial" w:cs="Arial"/>
          <w:b/>
          <w:sz w:val="24"/>
        </w:rPr>
        <w:t xml:space="preserve"> </w:t>
      </w:r>
      <w:r w:rsidR="00EA49CF"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="00EA49CF"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0"/>
    <w:bookmarkEnd w:id="1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4070B1E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E0366">
        <w:rPr>
          <w:rFonts w:ascii="Arial" w:hAnsi="Arial" w:cs="Arial"/>
          <w:b/>
          <w:bCs/>
          <w:sz w:val="22"/>
          <w:szCs w:val="22"/>
        </w:rPr>
        <w:t>ITU-R WP5D</w:t>
      </w:r>
    </w:p>
    <w:p w14:paraId="2AA9D0DB" w14:textId="368F039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</w:t>
      </w:r>
      <w:r w:rsidR="00BE0366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BAA7EE" w14:textId="77777777" w:rsidR="001320CC" w:rsidRPr="00304DEF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320CC">
        <w:rPr>
          <w:rFonts w:ascii="Arial" w:hAnsi="Arial" w:cs="Arial"/>
          <w:b/>
          <w:bCs/>
          <w:sz w:val="22"/>
          <w:szCs w:val="22"/>
        </w:rPr>
        <w:t>Francesco Pica</w:t>
      </w:r>
    </w:p>
    <w:p w14:paraId="59C96459" w14:textId="77777777" w:rsidR="001320CC" w:rsidRPr="00304DEF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1E1B9329" w:rsidR="00B97703" w:rsidRPr="004E3939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58A1C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20CC">
        <w:rPr>
          <w:rFonts w:ascii="Arial" w:hAnsi="Arial" w:cs="Arial"/>
          <w:b/>
        </w:rPr>
        <w:t>Annex - Text Proposal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36A1A0C3" w:rsidR="00E70EB9" w:rsidRPr="00203920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</w:t>
      </w:r>
      <w:r w:rsidR="00A86481">
        <w:t>Text proposal</w:t>
      </w:r>
      <w:r w:rsidR="00A86481">
        <w:t xml:space="preserve">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4" w:name="OLE_LINK53"/>
      <w:bookmarkStart w:id="5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6" w:name="OLE_LINK55"/>
      <w:bookmarkStart w:id="7" w:name="OLE_LINK56"/>
      <w:bookmarkEnd w:id="4"/>
      <w:bookmarkEnd w:id="5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6"/>
      <w:bookmarkEnd w:id="7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347A" w14:textId="77777777" w:rsidR="001378F7" w:rsidRDefault="001378F7">
      <w:pPr>
        <w:spacing w:after="0"/>
      </w:pPr>
      <w:r>
        <w:separator/>
      </w:r>
    </w:p>
  </w:endnote>
  <w:endnote w:type="continuationSeparator" w:id="0">
    <w:p w14:paraId="7AE25A7A" w14:textId="77777777" w:rsidR="001378F7" w:rsidRDefault="00137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264B" w14:textId="77777777" w:rsidR="001378F7" w:rsidRDefault="001378F7">
      <w:pPr>
        <w:spacing w:after="0"/>
      </w:pPr>
      <w:r>
        <w:separator/>
      </w:r>
    </w:p>
  </w:footnote>
  <w:footnote w:type="continuationSeparator" w:id="0">
    <w:p w14:paraId="56BAF067" w14:textId="77777777" w:rsidR="001378F7" w:rsidRDefault="00137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A23A4"/>
    <w:rsid w:val="002B2327"/>
    <w:rsid w:val="002D0FB0"/>
    <w:rsid w:val="002F1940"/>
    <w:rsid w:val="00304DEF"/>
    <w:rsid w:val="00311200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F4F92"/>
    <w:rsid w:val="00834CD2"/>
    <w:rsid w:val="00857F1B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86481"/>
    <w:rsid w:val="00A91245"/>
    <w:rsid w:val="00A95674"/>
    <w:rsid w:val="00B97703"/>
    <w:rsid w:val="00BD66C4"/>
    <w:rsid w:val="00BE0366"/>
    <w:rsid w:val="00C37814"/>
    <w:rsid w:val="00CA7817"/>
    <w:rsid w:val="00CF6087"/>
    <w:rsid w:val="00D24F0A"/>
    <w:rsid w:val="00D53B02"/>
    <w:rsid w:val="00D87A0D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180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16</cp:revision>
  <cp:lastPrinted>2002-04-23T07:10:00Z</cp:lastPrinted>
  <dcterms:created xsi:type="dcterms:W3CDTF">2022-02-27T19:52:00Z</dcterms:created>
  <dcterms:modified xsi:type="dcterms:W3CDTF">2022-02-27T22:59:00Z</dcterms:modified>
</cp:coreProperties>
</file>